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15E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F5A6E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1F5A6E">
        <w:rPr>
          <w:rFonts w:ascii="Corbel" w:hAnsi="Corbel"/>
          <w:bCs/>
          <w:i/>
        </w:rPr>
        <w:t>23</w:t>
      </w:r>
    </w:p>
    <w:p w14:paraId="6E4C581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DB8EDF" w14:textId="77777777" w:rsidR="0085747A" w:rsidRDefault="006A23A6" w:rsidP="006A23A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             </w:t>
      </w:r>
      <w:r w:rsidR="0071620A"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6A31">
        <w:rPr>
          <w:rFonts w:ascii="Corbel" w:hAnsi="Corbel"/>
          <w:b/>
          <w:smallCaps/>
          <w:sz w:val="24"/>
          <w:szCs w:val="24"/>
        </w:rPr>
        <w:t xml:space="preserve"> </w:t>
      </w:r>
      <w:r w:rsidR="00A872F4">
        <w:rPr>
          <w:rFonts w:ascii="Corbel" w:hAnsi="Corbel"/>
          <w:i/>
          <w:smallCaps/>
          <w:sz w:val="24"/>
          <w:szCs w:val="24"/>
        </w:rPr>
        <w:t>2024-2029</w:t>
      </w:r>
      <w:r w:rsidR="00C13849">
        <w:rPr>
          <w:rFonts w:ascii="Corbel" w:hAnsi="Corbel"/>
          <w:i/>
          <w:sz w:val="20"/>
          <w:szCs w:val="20"/>
        </w:rPr>
        <w:br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F04BCE1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804AB4">
        <w:rPr>
          <w:rFonts w:ascii="Corbel" w:hAnsi="Corbel"/>
          <w:sz w:val="20"/>
          <w:szCs w:val="20"/>
        </w:rPr>
        <w:t>202</w:t>
      </w:r>
      <w:r w:rsidR="00A872F4">
        <w:rPr>
          <w:rFonts w:ascii="Corbel" w:hAnsi="Corbel"/>
          <w:sz w:val="20"/>
          <w:szCs w:val="20"/>
        </w:rPr>
        <w:t>5</w:t>
      </w:r>
      <w:r w:rsidR="00804AB4">
        <w:rPr>
          <w:rFonts w:ascii="Corbel" w:hAnsi="Corbel"/>
          <w:sz w:val="20"/>
          <w:szCs w:val="20"/>
        </w:rPr>
        <w:t>/202</w:t>
      </w:r>
      <w:r w:rsidR="00A872F4">
        <w:rPr>
          <w:rFonts w:ascii="Corbel" w:hAnsi="Corbel"/>
          <w:sz w:val="20"/>
          <w:szCs w:val="20"/>
        </w:rPr>
        <w:t>6</w:t>
      </w:r>
    </w:p>
    <w:p w14:paraId="53CEE29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D7F6C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47A4CA6" w14:textId="77777777" w:rsidTr="005C6A31">
        <w:tc>
          <w:tcPr>
            <w:tcW w:w="2694" w:type="dxa"/>
            <w:vAlign w:val="center"/>
          </w:tcPr>
          <w:p w14:paraId="7222F90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B92983" w14:textId="77777777" w:rsidR="0085747A" w:rsidRPr="00E33C8A" w:rsidRDefault="005119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85747A" w:rsidRPr="009C54AE" w14:paraId="53DE584B" w14:textId="77777777" w:rsidTr="005C6A31">
        <w:tc>
          <w:tcPr>
            <w:tcW w:w="2694" w:type="dxa"/>
            <w:vAlign w:val="center"/>
          </w:tcPr>
          <w:p w14:paraId="72DB4FC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90461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E6B1A" w:rsidRPr="009C54AE" w14:paraId="312BFA6A" w14:textId="77777777" w:rsidTr="005C6A31">
        <w:tc>
          <w:tcPr>
            <w:tcW w:w="2694" w:type="dxa"/>
            <w:vAlign w:val="center"/>
          </w:tcPr>
          <w:p w14:paraId="13EE10F6" w14:textId="77777777" w:rsidR="003E6B1A" w:rsidRPr="009C54AE" w:rsidRDefault="003E6B1A" w:rsidP="003E6B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0D6D6F" w14:textId="6CDB7961" w:rsidR="003E6B1A" w:rsidRPr="009C54AE" w:rsidRDefault="00ED6B91" w:rsidP="003E6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E6B1A" w:rsidRPr="009C54AE" w14:paraId="0CC49D09" w14:textId="77777777" w:rsidTr="005C6A31">
        <w:tc>
          <w:tcPr>
            <w:tcW w:w="2694" w:type="dxa"/>
            <w:vAlign w:val="center"/>
          </w:tcPr>
          <w:p w14:paraId="7F328C18" w14:textId="77777777" w:rsidR="003E6B1A" w:rsidRPr="009C54AE" w:rsidRDefault="003E6B1A" w:rsidP="003E6B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3581E2" w14:textId="77777777" w:rsidR="003E6B1A" w:rsidRPr="009C54AE" w:rsidRDefault="003768A5" w:rsidP="009F72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6B1A" w:rsidRPr="009C54AE" w14:paraId="1D354249" w14:textId="77777777" w:rsidTr="005C6A31">
        <w:tc>
          <w:tcPr>
            <w:tcW w:w="2694" w:type="dxa"/>
            <w:vAlign w:val="center"/>
          </w:tcPr>
          <w:p w14:paraId="6DC92541" w14:textId="77777777" w:rsidR="003E6B1A" w:rsidRPr="009C54AE" w:rsidRDefault="003E6B1A" w:rsidP="003E6B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A71749" w14:textId="77777777" w:rsidR="003E6B1A" w:rsidRPr="009C54AE" w:rsidRDefault="00511986" w:rsidP="003E6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E6B1A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C6A31" w:rsidRPr="009C54AE" w14:paraId="014BC4AB" w14:textId="77777777" w:rsidTr="005C6A31">
        <w:tc>
          <w:tcPr>
            <w:tcW w:w="2694" w:type="dxa"/>
            <w:vAlign w:val="center"/>
          </w:tcPr>
          <w:p w14:paraId="1F3C9A2D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F377E7" w14:textId="77777777" w:rsidR="005C6A31" w:rsidRPr="009C54AE" w:rsidRDefault="005C6A31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C6A31" w:rsidRPr="009C54AE" w14:paraId="5F010918" w14:textId="77777777" w:rsidTr="005C6A31">
        <w:tc>
          <w:tcPr>
            <w:tcW w:w="2694" w:type="dxa"/>
            <w:vAlign w:val="center"/>
          </w:tcPr>
          <w:p w14:paraId="52C48F63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BDBCCE" w14:textId="77777777" w:rsidR="005C6A31" w:rsidRPr="009C54AE" w:rsidRDefault="00511986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C6A31" w:rsidRPr="009C54AE" w14:paraId="3606F6F1" w14:textId="77777777" w:rsidTr="005C6A31">
        <w:tc>
          <w:tcPr>
            <w:tcW w:w="2694" w:type="dxa"/>
            <w:vAlign w:val="center"/>
          </w:tcPr>
          <w:p w14:paraId="45C6CAE4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625941" w14:textId="77777777" w:rsidR="005C6A31" w:rsidRPr="009C54AE" w:rsidRDefault="00511986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CA8C024" w14:textId="77777777" w:rsidTr="005C6A31">
        <w:tc>
          <w:tcPr>
            <w:tcW w:w="2694" w:type="dxa"/>
            <w:vAlign w:val="center"/>
          </w:tcPr>
          <w:p w14:paraId="443C5DC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E6A084" w14:textId="77777777" w:rsidR="0085747A" w:rsidRPr="009C54AE" w:rsidRDefault="00511986" w:rsidP="005119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72A1B81A" w14:textId="77777777" w:rsidTr="005C6A31">
        <w:tc>
          <w:tcPr>
            <w:tcW w:w="2694" w:type="dxa"/>
            <w:vAlign w:val="center"/>
          </w:tcPr>
          <w:p w14:paraId="50E01D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0CF7AAB" w14:textId="77777777" w:rsidR="0085747A" w:rsidRPr="00AB4973" w:rsidRDefault="00F1221B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B. </w:t>
            </w:r>
            <w:r w:rsidR="003056A2">
              <w:rPr>
                <w:rFonts w:ascii="Calibri" w:hAnsi="Calibri" w:cs="Calibri"/>
                <w:b w:val="0"/>
                <w:bCs/>
                <w:sz w:val="24"/>
                <w:szCs w:val="24"/>
              </w:rPr>
              <w:t>P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rzygotowanie merytoryczne nauczycieli przedszkoli i klas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</w:t>
            </w:r>
            <w:r w:rsidR="00C50391">
              <w:rPr>
                <w:rFonts w:ascii="Calibri" w:hAnsi="Calibri" w:cs="Calibri"/>
                <w:b w:val="0"/>
                <w:bCs/>
                <w:sz w:val="24"/>
                <w:szCs w:val="24"/>
              </w:rPr>
              <w:t>–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III</w:t>
            </w:r>
            <w:r w:rsidR="00C50391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szkoły podstawowej, jako przygotowanie do integracji treści nauczania</w:t>
            </w:r>
          </w:p>
        </w:tc>
      </w:tr>
      <w:tr w:rsidR="00923D7D" w:rsidRPr="009C54AE" w14:paraId="3474418B" w14:textId="77777777" w:rsidTr="005C6A31">
        <w:tc>
          <w:tcPr>
            <w:tcW w:w="2694" w:type="dxa"/>
            <w:vAlign w:val="center"/>
          </w:tcPr>
          <w:p w14:paraId="4120B05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18B213" w14:textId="77777777" w:rsidR="00923D7D" w:rsidRPr="009C54AE" w:rsidRDefault="005C6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704BC1DB" w14:textId="77777777" w:rsidTr="005C6A31">
        <w:tc>
          <w:tcPr>
            <w:tcW w:w="2694" w:type="dxa"/>
            <w:vAlign w:val="center"/>
          </w:tcPr>
          <w:p w14:paraId="6B0345A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937DBD" w14:textId="77777777" w:rsidR="0085747A" w:rsidRPr="009C54AE" w:rsidRDefault="00850B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Sławomira Pusz</w:t>
            </w:r>
          </w:p>
        </w:tc>
      </w:tr>
      <w:tr w:rsidR="0085747A" w:rsidRPr="009C54AE" w14:paraId="5BB5E8E6" w14:textId="77777777" w:rsidTr="005C6A31">
        <w:tc>
          <w:tcPr>
            <w:tcW w:w="2694" w:type="dxa"/>
            <w:vAlign w:val="center"/>
          </w:tcPr>
          <w:p w14:paraId="2558D4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E42D9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CB4A0BC" w14:textId="77777777" w:rsidR="00923D7D" w:rsidRPr="009C54AE" w:rsidRDefault="0085747A" w:rsidP="0051198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8873CB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73017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81198B9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D67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2F9F5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C0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82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8A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BD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50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69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8F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48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BA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937CAFF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B4F0" w14:textId="77777777" w:rsidR="00015B8F" w:rsidRPr="009C54AE" w:rsidRDefault="005119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632F" w14:textId="77777777" w:rsidR="00015B8F" w:rsidRPr="009C54AE" w:rsidRDefault="000650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9F" w14:textId="77777777" w:rsidR="00015B8F" w:rsidRPr="009C54AE" w:rsidRDefault="000650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06E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23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B5A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DA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E8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B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3653" w14:textId="77777777" w:rsidR="00015B8F" w:rsidRPr="009C54AE" w:rsidRDefault="0081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C735EF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110259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7FF517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EEA534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E891E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5E944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006B2E0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D0976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3F80A23" w14:textId="77777777" w:rsidTr="00745302">
        <w:tc>
          <w:tcPr>
            <w:tcW w:w="9670" w:type="dxa"/>
          </w:tcPr>
          <w:p w14:paraId="1F4D4FB8" w14:textId="77777777" w:rsidR="0085747A" w:rsidRPr="009C54AE" w:rsidRDefault="00C75F0B" w:rsidP="00ED61F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botaniki, zoologii, ekologii, biogeografii, nauki o człowieku i higieny oraz geografii – ogólna wiedza ze szkoły średniej</w:t>
            </w:r>
          </w:p>
        </w:tc>
      </w:tr>
    </w:tbl>
    <w:p w14:paraId="0DA9E36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86B4D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FD3CF8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CD55D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F6222B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95F74" w:rsidRPr="009C54AE" w14:paraId="48F466D7" w14:textId="77777777" w:rsidTr="00E95F74">
        <w:tc>
          <w:tcPr>
            <w:tcW w:w="844" w:type="dxa"/>
            <w:vAlign w:val="center"/>
          </w:tcPr>
          <w:p w14:paraId="52DAC6FB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E1078BB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Poszerzenie i pogłębienie wiedzy studentów o środowisku przyrodniczym, ukazanie związków i zależności występujących w środowisku.</w:t>
            </w:r>
          </w:p>
        </w:tc>
      </w:tr>
      <w:tr w:rsidR="00E95F74" w:rsidRPr="009C54AE" w14:paraId="575974A4" w14:textId="77777777" w:rsidTr="00E95F74">
        <w:tc>
          <w:tcPr>
            <w:tcW w:w="844" w:type="dxa"/>
            <w:vAlign w:val="center"/>
          </w:tcPr>
          <w:p w14:paraId="631A15D4" w14:textId="77777777" w:rsidR="00E95F74" w:rsidRPr="009C54AE" w:rsidRDefault="00E95F74" w:rsidP="00E95F7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AC44A0B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Integracja wiedzy z różnych dziedzin niezbędnej do rozumienia środowiska przyrodniczego i społecznego jako struktury złożonej z wielu wzajemnie powiązanych komponentów.</w:t>
            </w:r>
          </w:p>
        </w:tc>
      </w:tr>
      <w:tr w:rsidR="00E95F74" w:rsidRPr="009C54AE" w14:paraId="231CCB75" w14:textId="77777777" w:rsidTr="00E95F74">
        <w:tc>
          <w:tcPr>
            <w:tcW w:w="844" w:type="dxa"/>
            <w:vAlign w:val="center"/>
          </w:tcPr>
          <w:p w14:paraId="1DDCA01B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33F6EE32" w14:textId="77777777" w:rsidR="00E95F74" w:rsidRPr="00E71B7D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Rozwijanie umiejętności wypowiadania się na tematy przyrodnicze i społeczne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95F74" w:rsidRPr="009C54AE" w14:paraId="6D5E62B9" w14:textId="77777777" w:rsidTr="00E95F74">
        <w:tc>
          <w:tcPr>
            <w:tcW w:w="844" w:type="dxa"/>
            <w:vAlign w:val="center"/>
          </w:tcPr>
          <w:p w14:paraId="22B6126F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3DEDF860" w14:textId="77777777" w:rsidR="00E95F74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Zachęcanie studentów do aktywnego uczestnictwa w działaniach proekologicznych.</w:t>
            </w:r>
          </w:p>
        </w:tc>
      </w:tr>
    </w:tbl>
    <w:p w14:paraId="58FE49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68853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ACA50F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47196D6" w14:textId="77777777" w:rsidTr="00E95F74">
        <w:tc>
          <w:tcPr>
            <w:tcW w:w="1681" w:type="dxa"/>
            <w:vAlign w:val="center"/>
          </w:tcPr>
          <w:p w14:paraId="3E90D4F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547F63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4BD123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96E9C7A" w14:textId="77777777" w:rsidTr="00E95F74">
        <w:tc>
          <w:tcPr>
            <w:tcW w:w="1681" w:type="dxa"/>
          </w:tcPr>
          <w:p w14:paraId="34B460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6D63B3B" w14:textId="77777777" w:rsidR="0085747A" w:rsidRPr="009C54AE" w:rsidRDefault="005C6A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DE5995" w:rsidRPr="005C6A31">
              <w:rPr>
                <w:rFonts w:ascii="Corbel" w:hAnsi="Corbel"/>
                <w:b w:val="0"/>
                <w:smallCaps w:val="0"/>
                <w:szCs w:val="24"/>
              </w:rPr>
              <w:t>tudent zna i rozumie podstawowe pojęcia z zakresu przyrody ożywionej i nieożywionej oraz wiedzy o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3AAEBBF" w14:textId="77777777" w:rsidR="00250745" w:rsidRPr="000233D2" w:rsidRDefault="00250745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PPiW.W10</w:t>
            </w:r>
          </w:p>
          <w:p w14:paraId="2F22E9C3" w14:textId="77777777" w:rsidR="0085747A" w:rsidRPr="000233D2" w:rsidRDefault="00250745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E95F74" w:rsidRPr="009C54AE" w14:paraId="6A204A0F" w14:textId="77777777" w:rsidTr="00E95F74">
        <w:tc>
          <w:tcPr>
            <w:tcW w:w="1681" w:type="dxa"/>
          </w:tcPr>
          <w:p w14:paraId="5375EED4" w14:textId="77777777" w:rsidR="00E95F74" w:rsidRPr="009C54AE" w:rsidRDefault="00E95F74" w:rsidP="008173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6E58142E" w14:textId="77777777" w:rsidR="00E95F74" w:rsidRPr="005C6A31" w:rsidRDefault="00E95F74" w:rsidP="005C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A31">
              <w:rPr>
                <w:rFonts w:ascii="Corbel" w:hAnsi="Corbel"/>
                <w:b w:val="0"/>
                <w:smallCaps w:val="0"/>
                <w:szCs w:val="24"/>
              </w:rPr>
              <w:t>Dostrzega wzajemne zależności pomiędzy środowiskiem przyrodniczym a społecznym</w:t>
            </w:r>
            <w:r w:rsidR="00C75F0B" w:rsidRPr="005C6A31">
              <w:rPr>
                <w:rFonts w:ascii="Corbel" w:hAnsi="Corbel"/>
                <w:b w:val="0"/>
                <w:smallCaps w:val="0"/>
                <w:szCs w:val="24"/>
              </w:rPr>
              <w:t>, analizuje specyficzne cechy środowiska przyrodniczego i społecznego oraz podejmuje próby zaprezentowania ich walorów w pracy z dziećmi przedszkolnymi i wczesnej edukacji.</w:t>
            </w:r>
          </w:p>
        </w:tc>
        <w:tc>
          <w:tcPr>
            <w:tcW w:w="1865" w:type="dxa"/>
          </w:tcPr>
          <w:p w14:paraId="440B0865" w14:textId="77777777" w:rsidR="00511986" w:rsidRDefault="00511986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4DE2E1" w14:textId="77777777" w:rsidR="00C75F0B" w:rsidRPr="000233D2" w:rsidRDefault="00C75F0B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PPiW.U08</w:t>
            </w:r>
          </w:p>
          <w:p w14:paraId="2505C9ED" w14:textId="77777777" w:rsidR="00E95F74" w:rsidRPr="000233D2" w:rsidRDefault="00C75F0B" w:rsidP="000233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D2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="00523748" w:rsidRPr="009C54AE" w14:paraId="1EC77226" w14:textId="77777777" w:rsidTr="00523748">
        <w:trPr>
          <w:trHeight w:val="787"/>
        </w:trPr>
        <w:tc>
          <w:tcPr>
            <w:tcW w:w="1681" w:type="dxa"/>
          </w:tcPr>
          <w:p w14:paraId="73C60DCB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00C179D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gatunki roślin i zwierząt powszechnie występujących w Polsce południowo- wschodniej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AF2A70B" w14:textId="77777777" w:rsidR="00523748" w:rsidRPr="000233D2" w:rsidRDefault="00523748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9FF3601" w14:textId="77777777" w:rsidR="00523748" w:rsidRPr="000233D2" w:rsidRDefault="00523748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523748" w:rsidRPr="009C54AE" w14:paraId="1904B62F" w14:textId="77777777" w:rsidTr="00E95F74">
        <w:tc>
          <w:tcPr>
            <w:tcW w:w="1681" w:type="dxa"/>
          </w:tcPr>
          <w:p w14:paraId="6472CE9B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236CEFFE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zobrazować  częste zjawiska przyrodnicze (deszcz, wiatr itp.) za pomocą prostych doświadczeń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53FBB64" w14:textId="77777777" w:rsidR="00523748" w:rsidRPr="000233D2" w:rsidRDefault="00523748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="00523748" w:rsidRPr="009C54AE" w14:paraId="0DC55202" w14:textId="77777777" w:rsidTr="00E95F74">
        <w:tc>
          <w:tcPr>
            <w:tcW w:w="1681" w:type="dxa"/>
          </w:tcPr>
          <w:p w14:paraId="64CDEE28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4B366081" w14:textId="77777777" w:rsidR="00523748" w:rsidRPr="00851C4C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1C4C">
              <w:rPr>
                <w:rFonts w:ascii="Corbel" w:hAnsi="Corbel"/>
                <w:b w:val="0"/>
                <w:smallCaps w:val="0"/>
                <w:szCs w:val="24"/>
              </w:rPr>
              <w:t>Krzewi ideę dbałości o otoczenie przyrodnicze poprzez propagowanie akcji proekologicznych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02104E4" w14:textId="77777777" w:rsidR="00523748" w:rsidRPr="000233D2" w:rsidRDefault="00523748" w:rsidP="000233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D2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65E7CC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9E28ED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694B589" w14:textId="77777777" w:rsidR="00511986" w:rsidRPr="009C54AE" w:rsidRDefault="0051198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2050D68" w14:textId="77777777" w:rsidR="00675843" w:rsidRPr="00511986" w:rsidRDefault="0085747A" w:rsidP="0051198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F6D64E" w14:textId="77777777" w:rsidTr="00523748">
        <w:tc>
          <w:tcPr>
            <w:tcW w:w="9520" w:type="dxa"/>
          </w:tcPr>
          <w:p w14:paraId="16E010F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47A" w:rsidRPr="009C54AE" w14:paraId="4896B6EE" w14:textId="77777777" w:rsidTr="00523748">
        <w:tc>
          <w:tcPr>
            <w:tcW w:w="9520" w:type="dxa"/>
          </w:tcPr>
          <w:p w14:paraId="14883645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podstawowych pojęć dotyczących środowiska przyrodniczego (atmosfera, hydrosfera, biosfera, biotop). Środowisko życia człowieka - geosfera, antroposfera.</w:t>
            </w:r>
          </w:p>
        </w:tc>
      </w:tr>
      <w:tr w:rsidR="00B1047A" w:rsidRPr="009C54AE" w14:paraId="3A11EC05" w14:textId="77777777" w:rsidTr="00523748">
        <w:tc>
          <w:tcPr>
            <w:tcW w:w="9520" w:type="dxa"/>
          </w:tcPr>
          <w:p w14:paraId="58F49556" w14:textId="77777777" w:rsidR="00B1047A" w:rsidRPr="00E71B7D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Ogólna charakterystyka królestwa roślin (mszaki, paprotniki, nago i o</w:t>
            </w:r>
            <w:r>
              <w:rPr>
                <w:rFonts w:ascii="Corbel" w:hAnsi="Corbel"/>
                <w:sz w:val="24"/>
                <w:szCs w:val="24"/>
              </w:rPr>
              <w:t>krytonasienne). Budowa rośliny</w:t>
            </w:r>
            <w:r w:rsidRPr="00E71B7D">
              <w:rPr>
                <w:rFonts w:ascii="Corbel" w:hAnsi="Corbel"/>
                <w:sz w:val="24"/>
                <w:szCs w:val="24"/>
              </w:rPr>
              <w:t>. Etapy rozwoju rośliny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47A" w:rsidRPr="009C54AE" w14:paraId="58A55C06" w14:textId="77777777" w:rsidTr="00523748">
        <w:tc>
          <w:tcPr>
            <w:tcW w:w="9520" w:type="dxa"/>
          </w:tcPr>
          <w:p w14:paraId="5C98453F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Charakterystyka królestwa zwierząt: bezkręgowce, kręgowce.</w:t>
            </w:r>
          </w:p>
        </w:tc>
      </w:tr>
      <w:tr w:rsidR="00B1047A" w:rsidRPr="009C54AE" w14:paraId="4F418B7A" w14:textId="77777777" w:rsidTr="00523748">
        <w:tc>
          <w:tcPr>
            <w:tcW w:w="9520" w:type="dxa"/>
          </w:tcPr>
          <w:p w14:paraId="5AC83FB9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Wybrane zagadnienia z ekologii. Podstawowe pojęcia ekologiczne.</w:t>
            </w:r>
          </w:p>
        </w:tc>
      </w:tr>
      <w:tr w:rsidR="00B1047A" w:rsidRPr="009C54AE" w14:paraId="65FF6506" w14:textId="77777777" w:rsidTr="00523748">
        <w:tc>
          <w:tcPr>
            <w:tcW w:w="9520" w:type="dxa"/>
          </w:tcPr>
          <w:p w14:paraId="2090970C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Formy ochrony przyrody i krajobrazu (park narodowy, rezerwat, pomnik przyrody i ochrona gatunkowa). Ochrona środowiska.</w:t>
            </w:r>
          </w:p>
        </w:tc>
      </w:tr>
      <w:tr w:rsidR="00B1047A" w:rsidRPr="009C54AE" w14:paraId="7A751E06" w14:textId="77777777" w:rsidTr="00523748">
        <w:tc>
          <w:tcPr>
            <w:tcW w:w="9520" w:type="dxa"/>
          </w:tcPr>
          <w:p w14:paraId="11D383D4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Pogoda, klimat, mikroklimat- meteorologia i klimatologia</w:t>
            </w:r>
          </w:p>
        </w:tc>
      </w:tr>
      <w:tr w:rsidR="00B1047A" w:rsidRPr="009C54AE" w14:paraId="7E8BFB97" w14:textId="77777777" w:rsidTr="00523748">
        <w:tc>
          <w:tcPr>
            <w:tcW w:w="9520" w:type="dxa"/>
          </w:tcPr>
          <w:p w14:paraId="7A0DCD5A" w14:textId="77777777" w:rsidR="00B1047A" w:rsidRDefault="00B1047A" w:rsidP="006B5BF7">
            <w:r w:rsidRPr="009B311C">
              <w:rPr>
                <w:rFonts w:ascii="Corbel" w:hAnsi="Corbel"/>
                <w:sz w:val="24"/>
                <w:szCs w:val="24"/>
              </w:rPr>
              <w:t xml:space="preserve">Podstawy wiedzy społeczno-historycznej. Wrastanie dziecka w kulturę. Odkrycia i wynalazki </w:t>
            </w:r>
            <w:r w:rsidRPr="009B311C">
              <w:rPr>
                <w:rFonts w:ascii="Corbel" w:hAnsi="Corbel"/>
                <w:sz w:val="24"/>
                <w:szCs w:val="24"/>
              </w:rPr>
              <w:lastRenderedPageBreak/>
              <w:t xml:space="preserve">ludzkości. </w:t>
            </w:r>
          </w:p>
        </w:tc>
      </w:tr>
    </w:tbl>
    <w:p w14:paraId="5B3FC07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C7BC19" w14:textId="77777777" w:rsidR="0085747A" w:rsidRPr="00511986" w:rsidRDefault="0085747A" w:rsidP="0051198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9A439B" w14:textId="77777777" w:rsidTr="00523748">
        <w:tc>
          <w:tcPr>
            <w:tcW w:w="9520" w:type="dxa"/>
          </w:tcPr>
          <w:p w14:paraId="0487D24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7E17" w:rsidRPr="009C54AE" w14:paraId="20F711B9" w14:textId="77777777" w:rsidTr="00523748">
        <w:tc>
          <w:tcPr>
            <w:tcW w:w="9520" w:type="dxa"/>
          </w:tcPr>
          <w:p w14:paraId="5E208765" w14:textId="77777777" w:rsidR="00A67E17" w:rsidRPr="009C54AE" w:rsidRDefault="00A67E17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 nauk przyrodniczych, których znajomość jest niezbędna do prawidłowej realizacji procesu dydaktyczno- wychowawczego w przedszkolu i edukacji wczesnoszkolnej</w:t>
            </w:r>
          </w:p>
        </w:tc>
      </w:tr>
      <w:tr w:rsidR="00A67E17" w:rsidRPr="009C54AE" w14:paraId="74391FC8" w14:textId="77777777" w:rsidTr="00523748">
        <w:tc>
          <w:tcPr>
            <w:tcW w:w="9520" w:type="dxa"/>
          </w:tcPr>
          <w:p w14:paraId="416FAC7D" w14:textId="77777777" w:rsidR="00A67E17" w:rsidRPr="009C54AE" w:rsidRDefault="00A67E17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Środowisko przyrodnicze ze szczególnym zwróceniem uwagi na walory przyrodnicze Podkarpacia jako terenów poznawanych przez uczniów klas I-III w ramach wycieczek</w:t>
            </w:r>
          </w:p>
        </w:tc>
      </w:tr>
      <w:tr w:rsidR="00A67E17" w:rsidRPr="009C54AE" w14:paraId="687B96E9" w14:textId="77777777" w:rsidTr="00523748">
        <w:tc>
          <w:tcPr>
            <w:tcW w:w="9520" w:type="dxa"/>
          </w:tcPr>
          <w:p w14:paraId="4E853CD5" w14:textId="77777777" w:rsidR="00A67E17" w:rsidRPr="007861C5" w:rsidRDefault="00B1047A" w:rsidP="00B10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wybranych </w:t>
            </w:r>
            <w:r w:rsidR="00A67E17">
              <w:rPr>
                <w:rFonts w:ascii="Corbel" w:hAnsi="Corbel"/>
                <w:sz w:val="24"/>
                <w:szCs w:val="24"/>
              </w:rPr>
              <w:t xml:space="preserve"> ekosystem</w:t>
            </w:r>
            <w:r>
              <w:rPr>
                <w:rFonts w:ascii="Corbel" w:hAnsi="Corbel"/>
                <w:sz w:val="24"/>
                <w:szCs w:val="24"/>
              </w:rPr>
              <w:t>ów lądowych i wodnych w Polsce, np. las, łąka, pole, rzeka i staw  (zależności pokarmowe, łańcuch pokarmowy)</w:t>
            </w:r>
            <w:r w:rsidR="00A67E1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67E17" w:rsidRPr="009C54AE" w14:paraId="46BF5988" w14:textId="77777777" w:rsidTr="00523748">
        <w:tc>
          <w:tcPr>
            <w:tcW w:w="9520" w:type="dxa"/>
          </w:tcPr>
          <w:p w14:paraId="6859592F" w14:textId="77777777" w:rsidR="00A67E17" w:rsidRPr="007861C5" w:rsidRDefault="00A67E17" w:rsidP="00B10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Zwierzęta w ekosystemach. </w:t>
            </w:r>
            <w:r w:rsidR="00B1047A">
              <w:rPr>
                <w:rFonts w:ascii="Corbel" w:hAnsi="Corbel"/>
                <w:sz w:val="24"/>
                <w:szCs w:val="24"/>
              </w:rPr>
              <w:t xml:space="preserve">Przystosowanie zwierząt do różnych warunków środowiskowych w tym: krainy polarne, strefa umiarkowana, sawanna, step, pustynie, morza. </w:t>
            </w:r>
          </w:p>
        </w:tc>
      </w:tr>
      <w:tr w:rsidR="00A67E17" w:rsidRPr="009C54AE" w14:paraId="1F635576" w14:textId="77777777" w:rsidTr="00523748">
        <w:tc>
          <w:tcPr>
            <w:tcW w:w="9520" w:type="dxa"/>
          </w:tcPr>
          <w:p w14:paraId="35DAA11B" w14:textId="77777777" w:rsidR="00A67E17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Gatunki chronione. Rośliny uprawne i lecznicze.</w:t>
            </w:r>
          </w:p>
        </w:tc>
      </w:tr>
      <w:tr w:rsidR="00B1047A" w:rsidRPr="009C54AE" w14:paraId="6222C274" w14:textId="77777777" w:rsidTr="00523748">
        <w:tc>
          <w:tcPr>
            <w:tcW w:w="9520" w:type="dxa"/>
          </w:tcPr>
          <w:p w14:paraId="40D262BD" w14:textId="77777777" w:rsidR="00B1047A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człowieka w przyrodzie. Sztuczne środowisko życia człowieka współczesnego i wynikające stąd zagrożenia</w:t>
            </w:r>
          </w:p>
        </w:tc>
      </w:tr>
      <w:tr w:rsidR="00A67E17" w:rsidRPr="009C54AE" w14:paraId="66549147" w14:textId="77777777" w:rsidTr="00523748">
        <w:tc>
          <w:tcPr>
            <w:tcW w:w="9520" w:type="dxa"/>
          </w:tcPr>
          <w:p w14:paraId="6A8AB527" w14:textId="77777777" w:rsidR="00A67E17" w:rsidRPr="007861C5" w:rsidRDefault="00A67E17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anatomii i fizjologii człowieka. Zdrowie i choroba. Czynniki chorobotwórcze. Zasady edukacji zdrowotnej.</w:t>
            </w:r>
          </w:p>
        </w:tc>
      </w:tr>
    </w:tbl>
    <w:p w14:paraId="555631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A86F4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6C19C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FE268" w14:textId="77777777" w:rsidR="00E960BB" w:rsidRPr="00511986" w:rsidRDefault="00523748" w:rsidP="00511986">
      <w:r w:rsidRPr="009A6441">
        <w:t xml:space="preserve">Ćwiczenia: analiza tekstów </w:t>
      </w:r>
      <w:r>
        <w:t xml:space="preserve">źródłowych </w:t>
      </w:r>
      <w:r w:rsidRPr="009A6441">
        <w:t>z  dyskusją,</w:t>
      </w:r>
      <w:r>
        <w:t xml:space="preserve"> </w:t>
      </w:r>
      <w:r w:rsidRPr="009A6441">
        <w:t xml:space="preserve">metody aktywizujące </w:t>
      </w:r>
      <w:r>
        <w:t xml:space="preserve">, </w:t>
      </w:r>
      <w:r w:rsidRPr="009A6441">
        <w:t>praca w grupach,</w:t>
      </w:r>
      <w:r>
        <w:t xml:space="preserve"> </w:t>
      </w:r>
      <w:r w:rsidRPr="009A6441">
        <w:t xml:space="preserve">gry dydaktyczne, </w:t>
      </w:r>
      <w:r>
        <w:t>- wykład z prezentacją multimedialną</w:t>
      </w:r>
    </w:p>
    <w:p w14:paraId="0CBD7C1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C4D21D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181F8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67D6F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E0E5D44" w14:textId="77777777" w:rsidTr="0025688E">
        <w:tc>
          <w:tcPr>
            <w:tcW w:w="1962" w:type="dxa"/>
            <w:vAlign w:val="center"/>
          </w:tcPr>
          <w:p w14:paraId="05185CB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2A9D32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815CCD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75F455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F5000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4AC4597" w14:textId="77777777" w:rsidTr="0025688E">
        <w:tc>
          <w:tcPr>
            <w:tcW w:w="1962" w:type="dxa"/>
          </w:tcPr>
          <w:p w14:paraId="281CBB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162D5E7" w14:textId="77777777" w:rsidR="0085747A" w:rsidRPr="00C50391" w:rsidRDefault="00DE5995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kolokwium zaliczające na wykładzie</w:t>
            </w:r>
          </w:p>
        </w:tc>
        <w:tc>
          <w:tcPr>
            <w:tcW w:w="2117" w:type="dxa"/>
          </w:tcPr>
          <w:p w14:paraId="77B4F873" w14:textId="77777777" w:rsidR="0085747A" w:rsidRPr="00C50391" w:rsidRDefault="0025688E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85747A" w:rsidRPr="009C54AE" w14:paraId="34A00EDD" w14:textId="77777777" w:rsidTr="0025688E">
        <w:tc>
          <w:tcPr>
            <w:tcW w:w="1962" w:type="dxa"/>
          </w:tcPr>
          <w:p w14:paraId="0FF6AEC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59B40E4" w14:textId="77777777" w:rsidR="0085747A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30151A55" w14:textId="77777777" w:rsidR="0085747A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5688E" w:rsidRPr="009C54AE" w14:paraId="4D05510B" w14:textId="77777777" w:rsidTr="0025688E">
        <w:tc>
          <w:tcPr>
            <w:tcW w:w="1962" w:type="dxa"/>
          </w:tcPr>
          <w:p w14:paraId="7B6701E8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39C12861" w14:textId="77777777" w:rsidR="0025688E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4236D7E5" w14:textId="77777777" w:rsidR="0025688E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5688E" w:rsidRPr="009C54AE" w14:paraId="742B5E8B" w14:textId="77777777" w:rsidTr="0025688E">
        <w:tc>
          <w:tcPr>
            <w:tcW w:w="1962" w:type="dxa"/>
          </w:tcPr>
          <w:p w14:paraId="6002FF91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6E133F14" w14:textId="77777777" w:rsidR="0025688E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przygotowanie prezentacji , obserwacja na zajęciach</w:t>
            </w:r>
          </w:p>
        </w:tc>
        <w:tc>
          <w:tcPr>
            <w:tcW w:w="2117" w:type="dxa"/>
          </w:tcPr>
          <w:p w14:paraId="7367E78F" w14:textId="77777777" w:rsidR="0025688E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5688E" w:rsidRPr="009C54AE" w14:paraId="17C61534" w14:textId="77777777" w:rsidTr="0025688E">
        <w:tc>
          <w:tcPr>
            <w:tcW w:w="1962" w:type="dxa"/>
          </w:tcPr>
          <w:p w14:paraId="3ED6F59B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5798FF91" w14:textId="77777777" w:rsidR="0025688E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14:paraId="239149B9" w14:textId="77777777" w:rsidR="0025688E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5281AF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9E927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4652C2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9A3AFD6" w14:textId="77777777" w:rsidTr="00923D7D">
        <w:tc>
          <w:tcPr>
            <w:tcW w:w="9670" w:type="dxa"/>
          </w:tcPr>
          <w:p w14:paraId="685ACC79" w14:textId="77777777" w:rsidR="0025688E" w:rsidRPr="00BC68A5" w:rsidRDefault="0025688E" w:rsidP="00511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7E6319BE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3ADF7B6B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14:paraId="2A8E9934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9837DB" w14:textId="77777777" w:rsidR="0085747A" w:rsidRPr="009C54AE" w:rsidRDefault="0025688E" w:rsidP="000233D2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i.</w:t>
            </w:r>
          </w:p>
        </w:tc>
      </w:tr>
    </w:tbl>
    <w:p w14:paraId="779D98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ED9F2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E00A5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4CB55B6" w14:textId="77777777" w:rsidTr="003E1941">
        <w:tc>
          <w:tcPr>
            <w:tcW w:w="4962" w:type="dxa"/>
            <w:vAlign w:val="center"/>
          </w:tcPr>
          <w:p w14:paraId="79CF126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802217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A4BF304" w14:textId="77777777" w:rsidTr="00923D7D">
        <w:tc>
          <w:tcPr>
            <w:tcW w:w="4962" w:type="dxa"/>
          </w:tcPr>
          <w:p w14:paraId="27A3DB6B" w14:textId="77777777" w:rsidR="0085747A" w:rsidRPr="009C54AE" w:rsidRDefault="00C61DC5" w:rsidP="001F5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4256978" w14:textId="77777777" w:rsidR="0085747A" w:rsidRPr="009C54AE" w:rsidRDefault="0025688E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74B22CA" w14:textId="77777777" w:rsidTr="00923D7D">
        <w:tc>
          <w:tcPr>
            <w:tcW w:w="4962" w:type="dxa"/>
          </w:tcPr>
          <w:p w14:paraId="11F62DDB" w14:textId="4F0CCD19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2C49D3B2" w14:textId="4D97FAC9" w:rsidR="00C61DC5" w:rsidRPr="009C54AE" w:rsidRDefault="00ED6B91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690F3C1" w14:textId="77777777" w:rsidTr="00923D7D">
        <w:tc>
          <w:tcPr>
            <w:tcW w:w="4962" w:type="dxa"/>
          </w:tcPr>
          <w:p w14:paraId="0882720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D5DCC" w14:textId="77777777" w:rsidR="00C61DC5" w:rsidRPr="009C54AE" w:rsidRDefault="00C61DC5" w:rsidP="00BC6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>przygotowanie prezentacji, analiza literatury</w:t>
            </w:r>
          </w:p>
        </w:tc>
        <w:tc>
          <w:tcPr>
            <w:tcW w:w="4677" w:type="dxa"/>
          </w:tcPr>
          <w:p w14:paraId="0BE41A21" w14:textId="77777777" w:rsidR="003056A2" w:rsidRDefault="003056A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8CB0E3F" w14:textId="77777777" w:rsidR="003056A2" w:rsidRDefault="003056A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0EE71D0" w14:textId="02877431" w:rsidR="00C61DC5" w:rsidRPr="009C54AE" w:rsidRDefault="00BC68A5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ED6B9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475BECAE" w14:textId="77777777" w:rsidTr="00923D7D">
        <w:tc>
          <w:tcPr>
            <w:tcW w:w="4962" w:type="dxa"/>
          </w:tcPr>
          <w:p w14:paraId="41E41FF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ABDD76" w14:textId="77777777" w:rsidR="0085747A" w:rsidRPr="009C54AE" w:rsidRDefault="000233D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14:paraId="6E4D8521" w14:textId="77777777" w:rsidTr="00923D7D">
        <w:tc>
          <w:tcPr>
            <w:tcW w:w="4962" w:type="dxa"/>
          </w:tcPr>
          <w:p w14:paraId="2C93AFD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CEBDA0" w14:textId="77777777" w:rsidR="0085747A" w:rsidRPr="009C54AE" w:rsidRDefault="0025688E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EF9334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321BF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67AA6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E00D2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BE1027E" w14:textId="77777777" w:rsidTr="0071620A">
        <w:trPr>
          <w:trHeight w:val="397"/>
        </w:trPr>
        <w:tc>
          <w:tcPr>
            <w:tcW w:w="3544" w:type="dxa"/>
          </w:tcPr>
          <w:p w14:paraId="6096D6A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5B6AB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7CE12E5" w14:textId="77777777" w:rsidTr="0071620A">
        <w:trPr>
          <w:trHeight w:val="397"/>
        </w:trPr>
        <w:tc>
          <w:tcPr>
            <w:tcW w:w="3544" w:type="dxa"/>
          </w:tcPr>
          <w:p w14:paraId="222958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2DEC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7B7B06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F68D9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9A2F2F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29DD070A" w14:textId="77777777" w:rsidTr="0071620A">
        <w:trPr>
          <w:trHeight w:val="397"/>
        </w:trPr>
        <w:tc>
          <w:tcPr>
            <w:tcW w:w="7513" w:type="dxa"/>
          </w:tcPr>
          <w:p w14:paraId="6B4E982F" w14:textId="77777777" w:rsidR="00135572" w:rsidRDefault="00135572" w:rsidP="0013557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31295A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>Atlasy roślin i zwierząt</w:t>
            </w:r>
          </w:p>
          <w:p w14:paraId="160C394A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Bomeszak J., Wiśniewski H.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Podstawy ekologii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, Adam Marszałek, Toruń 2013;</w:t>
            </w:r>
          </w:p>
          <w:p w14:paraId="6DFE8C52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Chauval D., Chauval P.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Środowisko w  wychowaniu przedszkolnym,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Cyclady 2006;</w:t>
            </w:r>
          </w:p>
          <w:p w14:paraId="595A07B8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Ciało człowieka. Atlas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, Praca zbiorowa, Muza 2007</w:t>
            </w:r>
          </w:p>
          <w:p w14:paraId="6DE70744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>Lewiński W.,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Biologia, T.1 i 2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Wydawnictwo Operon, Gdańsk 1998</w:t>
            </w:r>
          </w:p>
          <w:p w14:paraId="530EAB58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Małachowski K.,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Gospodarka a środowisko i ekologia,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 CeDe Wu</w:t>
            </w:r>
            <w:r w:rsidR="000233D2"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Sp. z o.o., Warszawa 2007</w:t>
            </w:r>
          </w:p>
          <w:p w14:paraId="74D041AE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Schmitt-Nielsan K. Fizjologia zwierząt. Adaptacje do środowiska PWN, Warszawa 2008 </w:t>
            </w:r>
          </w:p>
          <w:p w14:paraId="7474B3EF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>Szweykowska A., Szweykowski J., Botanika, T 1 i 2, PWN, Warszawa 2007;</w:t>
            </w:r>
          </w:p>
          <w:p w14:paraId="3C27BE40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Z. Wnuk,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Edukacja ekologiczna w Polsce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, w: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Ochrona środowiska w filozofii i teologii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, red. J. M. Dołęga, J. W. Czartoszewski, Wydawnictwo UKSW, Warszawa 1999</w:t>
            </w:r>
          </w:p>
          <w:p w14:paraId="5BBA82C7" w14:textId="77777777" w:rsidR="00135572" w:rsidRPr="003056A2" w:rsidRDefault="00135572" w:rsidP="00C61759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56A2">
              <w:rPr>
                <w:rFonts w:ascii="Corbel" w:hAnsi="Corbel"/>
                <w:smallCaps/>
                <w:sz w:val="24"/>
                <w:szCs w:val="24"/>
              </w:rPr>
              <w:t>j. sander, idea zrównoważonego rozwoju w holistycznej edukacji przyrodniczej, „problemy ekorozwoju” 2007, t. 2, nr 2,</w:t>
            </w:r>
            <w:r w:rsidRPr="003056A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D37EADB" w14:textId="77777777" w:rsidR="00135572" w:rsidRPr="00C61759" w:rsidRDefault="00135572" w:rsidP="00C61759">
            <w:pPr>
              <w:numPr>
                <w:ilvl w:val="0"/>
                <w:numId w:val="2"/>
              </w:numPr>
              <w:spacing w:after="0" w:line="240" w:lineRule="auto"/>
            </w:pPr>
            <w:r w:rsidRPr="003056A2">
              <w:rPr>
                <w:rFonts w:ascii="Corbel" w:hAnsi="Corbel"/>
                <w:sz w:val="24"/>
                <w:szCs w:val="24"/>
              </w:rPr>
              <w:t>Villee C.A. „Biologia”, Warszawa 1996</w:t>
            </w:r>
          </w:p>
          <w:p w14:paraId="05398FE1" w14:textId="77777777" w:rsidR="00C61759" w:rsidRPr="00C61759" w:rsidRDefault="00C61759" w:rsidP="00C61759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61759">
              <w:rPr>
                <w:rFonts w:ascii="Corbel" w:hAnsi="Corbel"/>
                <w:b w:val="0"/>
                <w:i/>
                <w:smallCaps w:val="0"/>
                <w:szCs w:val="24"/>
              </w:rPr>
              <w:t>Przewodnik do rozpoznawania roślin i zwierząt na wycieczce</w:t>
            </w:r>
            <w:r w:rsidRPr="00C61759"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C61759">
              <w:rPr>
                <w:rFonts w:ascii="Corbel" w:hAnsi="Corbel"/>
                <w:b w:val="0"/>
                <w:i/>
                <w:smallCaps w:val="0"/>
                <w:szCs w:val="24"/>
              </w:rPr>
              <w:t>pracowanie</w:t>
            </w:r>
            <w:r w:rsidRPr="00C61759">
              <w:rPr>
                <w:rFonts w:ascii="Corbel" w:hAnsi="Corbel"/>
                <w:b w:val="0"/>
                <w:smallCaps w:val="0"/>
                <w:szCs w:val="24"/>
              </w:rPr>
              <w:t xml:space="preserve"> W., D. Eisenreich Warszawa 1993</w:t>
            </w:r>
          </w:p>
          <w:p w14:paraId="0C5166AF" w14:textId="77777777" w:rsidR="00C61759" w:rsidRPr="00C61759" w:rsidRDefault="00C61759" w:rsidP="00C61759">
            <w:pPr>
              <w:rPr>
                <w:b/>
                <w:color w:val="0000FF"/>
                <w:u w:val="single"/>
              </w:rPr>
            </w:pPr>
            <w:hyperlink r:id="rId11" w:history="1">
              <w:r w:rsidRPr="0023723B">
                <w:rPr>
                  <w:rStyle w:val="Hipercze"/>
                  <w:b/>
                </w:rPr>
                <w:t>Przeczytaj - Zintegrowana Platforma Edukacyjna (zpe.gov.pl)</w:t>
              </w:r>
            </w:hyperlink>
          </w:p>
        </w:tc>
      </w:tr>
      <w:tr w:rsidR="00135572" w:rsidRPr="009C54AE" w14:paraId="170DBD13" w14:textId="77777777" w:rsidTr="0071620A">
        <w:trPr>
          <w:trHeight w:val="397"/>
        </w:trPr>
        <w:tc>
          <w:tcPr>
            <w:tcW w:w="7513" w:type="dxa"/>
          </w:tcPr>
          <w:p w14:paraId="1F63DEB4" w14:textId="77777777" w:rsidR="00135572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5637196" w14:textId="77777777" w:rsidR="00135572" w:rsidRDefault="00135572" w:rsidP="000233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Matuszkiewicz W.,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Przewodnik do oznaczania zbiorowisk roślinnych w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 2008;</w:t>
            </w:r>
          </w:p>
          <w:p w14:paraId="63096B4B" w14:textId="77777777" w:rsidR="00135572" w:rsidRDefault="00135572" w:rsidP="000233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Marszałek E.,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Las pełen zwierząt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Ruthemu, 2010;</w:t>
            </w:r>
          </w:p>
          <w:p w14:paraId="7B661A59" w14:textId="77777777" w:rsidR="00135572" w:rsidRPr="009C54AE" w:rsidRDefault="00135572" w:rsidP="000233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Zawadzka D, Stawski M., </w:t>
            </w:r>
            <w:r w:rsidRPr="0008341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Vademecum miłośnika przyrody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Multico 2007</w:t>
            </w:r>
          </w:p>
        </w:tc>
      </w:tr>
    </w:tbl>
    <w:p w14:paraId="051B3562" w14:textId="77777777" w:rsidR="00511986" w:rsidRDefault="00511986" w:rsidP="005119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DB9BE8" w14:textId="77777777" w:rsidR="0085747A" w:rsidRPr="009C54AE" w:rsidRDefault="0085747A" w:rsidP="0051198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07A54" w14:textId="77777777" w:rsidR="00D27334" w:rsidRDefault="00D27334" w:rsidP="00C16ABF">
      <w:pPr>
        <w:spacing w:after="0" w:line="240" w:lineRule="auto"/>
      </w:pPr>
      <w:r>
        <w:separator/>
      </w:r>
    </w:p>
  </w:endnote>
  <w:endnote w:type="continuationSeparator" w:id="0">
    <w:p w14:paraId="7FCC9ED6" w14:textId="77777777" w:rsidR="00D27334" w:rsidRDefault="00D273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694A9" w14:textId="77777777" w:rsidR="00D27334" w:rsidRDefault="00D27334" w:rsidP="00C16ABF">
      <w:pPr>
        <w:spacing w:after="0" w:line="240" w:lineRule="auto"/>
      </w:pPr>
      <w:r>
        <w:separator/>
      </w:r>
    </w:p>
  </w:footnote>
  <w:footnote w:type="continuationSeparator" w:id="0">
    <w:p w14:paraId="4F9F429A" w14:textId="77777777" w:rsidR="00D27334" w:rsidRDefault="00D27334" w:rsidP="00C16ABF">
      <w:pPr>
        <w:spacing w:after="0" w:line="240" w:lineRule="auto"/>
      </w:pPr>
      <w:r>
        <w:continuationSeparator/>
      </w:r>
    </w:p>
  </w:footnote>
  <w:footnote w:id="1">
    <w:p w14:paraId="3492B32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6E81"/>
    <w:multiLevelType w:val="hybridMultilevel"/>
    <w:tmpl w:val="621C3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8400931">
    <w:abstractNumId w:val="3"/>
  </w:num>
  <w:num w:numId="2" w16cid:durableId="1621110702">
    <w:abstractNumId w:val="2"/>
  </w:num>
  <w:num w:numId="3" w16cid:durableId="1243877074">
    <w:abstractNumId w:val="1"/>
  </w:num>
  <w:num w:numId="4" w16cid:durableId="11898283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3D2"/>
    <w:rsid w:val="000416D9"/>
    <w:rsid w:val="00042A51"/>
    <w:rsid w:val="00042C1B"/>
    <w:rsid w:val="00042D2E"/>
    <w:rsid w:val="00044C82"/>
    <w:rsid w:val="00065084"/>
    <w:rsid w:val="00070ED6"/>
    <w:rsid w:val="000742DC"/>
    <w:rsid w:val="00076652"/>
    <w:rsid w:val="00084C12"/>
    <w:rsid w:val="00086F0F"/>
    <w:rsid w:val="0009462C"/>
    <w:rsid w:val="00094B12"/>
    <w:rsid w:val="00096C46"/>
    <w:rsid w:val="000A129C"/>
    <w:rsid w:val="000A296F"/>
    <w:rsid w:val="000A2A28"/>
    <w:rsid w:val="000B192D"/>
    <w:rsid w:val="000B28EE"/>
    <w:rsid w:val="000B3E37"/>
    <w:rsid w:val="000D04B0"/>
    <w:rsid w:val="000D3DEB"/>
    <w:rsid w:val="000F1C57"/>
    <w:rsid w:val="000F2926"/>
    <w:rsid w:val="000F5615"/>
    <w:rsid w:val="00124BFF"/>
    <w:rsid w:val="0012560E"/>
    <w:rsid w:val="00127108"/>
    <w:rsid w:val="00134B13"/>
    <w:rsid w:val="00135572"/>
    <w:rsid w:val="00146BC0"/>
    <w:rsid w:val="00153C41"/>
    <w:rsid w:val="00154381"/>
    <w:rsid w:val="00157D13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5A6E"/>
    <w:rsid w:val="00213E0C"/>
    <w:rsid w:val="002144C0"/>
    <w:rsid w:val="0022477D"/>
    <w:rsid w:val="002278A9"/>
    <w:rsid w:val="002336F9"/>
    <w:rsid w:val="0024028F"/>
    <w:rsid w:val="00244ABC"/>
    <w:rsid w:val="00250745"/>
    <w:rsid w:val="0025688E"/>
    <w:rsid w:val="00281FF2"/>
    <w:rsid w:val="002857DE"/>
    <w:rsid w:val="00291567"/>
    <w:rsid w:val="002A22BF"/>
    <w:rsid w:val="002A2389"/>
    <w:rsid w:val="002A671D"/>
    <w:rsid w:val="002B21F1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6A2"/>
    <w:rsid w:val="00305C92"/>
    <w:rsid w:val="003151C5"/>
    <w:rsid w:val="00321936"/>
    <w:rsid w:val="003343CF"/>
    <w:rsid w:val="00346FE9"/>
    <w:rsid w:val="0034759A"/>
    <w:rsid w:val="003503F6"/>
    <w:rsid w:val="003530DD"/>
    <w:rsid w:val="00363F78"/>
    <w:rsid w:val="003768A5"/>
    <w:rsid w:val="003816D7"/>
    <w:rsid w:val="003A0A5B"/>
    <w:rsid w:val="003A1176"/>
    <w:rsid w:val="003C0BAE"/>
    <w:rsid w:val="003C2ECF"/>
    <w:rsid w:val="003C7224"/>
    <w:rsid w:val="003D18A9"/>
    <w:rsid w:val="003D40D2"/>
    <w:rsid w:val="003D6CE2"/>
    <w:rsid w:val="003E1941"/>
    <w:rsid w:val="003E2FE6"/>
    <w:rsid w:val="003E49D5"/>
    <w:rsid w:val="003E6B1A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08A4"/>
    <w:rsid w:val="00471326"/>
    <w:rsid w:val="0047598D"/>
    <w:rsid w:val="004840FD"/>
    <w:rsid w:val="00490F7D"/>
    <w:rsid w:val="00491678"/>
    <w:rsid w:val="004968E2"/>
    <w:rsid w:val="004A3EEA"/>
    <w:rsid w:val="004A4D1F"/>
    <w:rsid w:val="004D03A5"/>
    <w:rsid w:val="004D3AFC"/>
    <w:rsid w:val="004D5282"/>
    <w:rsid w:val="004F1551"/>
    <w:rsid w:val="004F55A3"/>
    <w:rsid w:val="0050496F"/>
    <w:rsid w:val="00505CDF"/>
    <w:rsid w:val="00511986"/>
    <w:rsid w:val="00511DAC"/>
    <w:rsid w:val="00513B6F"/>
    <w:rsid w:val="00517C63"/>
    <w:rsid w:val="00523748"/>
    <w:rsid w:val="00526C94"/>
    <w:rsid w:val="005363C4"/>
    <w:rsid w:val="00536BDE"/>
    <w:rsid w:val="00543ACC"/>
    <w:rsid w:val="0056696D"/>
    <w:rsid w:val="00567CF6"/>
    <w:rsid w:val="00573EF9"/>
    <w:rsid w:val="0059484D"/>
    <w:rsid w:val="005A0855"/>
    <w:rsid w:val="005A3196"/>
    <w:rsid w:val="005C080F"/>
    <w:rsid w:val="005C55E5"/>
    <w:rsid w:val="005C696A"/>
    <w:rsid w:val="005C6A3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3A6"/>
    <w:rsid w:val="006C1EDB"/>
    <w:rsid w:val="006C714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4B0"/>
    <w:rsid w:val="00763BF1"/>
    <w:rsid w:val="00766FD4"/>
    <w:rsid w:val="0078168C"/>
    <w:rsid w:val="00787C2A"/>
    <w:rsid w:val="00790E27"/>
    <w:rsid w:val="00795CA0"/>
    <w:rsid w:val="007A0839"/>
    <w:rsid w:val="007A4022"/>
    <w:rsid w:val="007A6E6E"/>
    <w:rsid w:val="007C195A"/>
    <w:rsid w:val="007C3299"/>
    <w:rsid w:val="007C3BCC"/>
    <w:rsid w:val="007C4546"/>
    <w:rsid w:val="007D6E56"/>
    <w:rsid w:val="007F1652"/>
    <w:rsid w:val="007F4155"/>
    <w:rsid w:val="00804AB4"/>
    <w:rsid w:val="0081554D"/>
    <w:rsid w:val="0081707E"/>
    <w:rsid w:val="0081737D"/>
    <w:rsid w:val="008449B3"/>
    <w:rsid w:val="00847721"/>
    <w:rsid w:val="00850BB3"/>
    <w:rsid w:val="00851C4C"/>
    <w:rsid w:val="0085747A"/>
    <w:rsid w:val="00864441"/>
    <w:rsid w:val="0086507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62C6"/>
    <w:rsid w:val="009A78D9"/>
    <w:rsid w:val="009C1331"/>
    <w:rsid w:val="009C3E31"/>
    <w:rsid w:val="009C54AE"/>
    <w:rsid w:val="009C788E"/>
    <w:rsid w:val="009E3B41"/>
    <w:rsid w:val="009E3F39"/>
    <w:rsid w:val="009F3C5C"/>
    <w:rsid w:val="009F4610"/>
    <w:rsid w:val="009F7236"/>
    <w:rsid w:val="00A00ECC"/>
    <w:rsid w:val="00A155EE"/>
    <w:rsid w:val="00A2245B"/>
    <w:rsid w:val="00A245BD"/>
    <w:rsid w:val="00A30110"/>
    <w:rsid w:val="00A36899"/>
    <w:rsid w:val="00A371F6"/>
    <w:rsid w:val="00A43BF6"/>
    <w:rsid w:val="00A4487E"/>
    <w:rsid w:val="00A46385"/>
    <w:rsid w:val="00A53FA5"/>
    <w:rsid w:val="00A54817"/>
    <w:rsid w:val="00A601C8"/>
    <w:rsid w:val="00A60799"/>
    <w:rsid w:val="00A67E17"/>
    <w:rsid w:val="00A84C85"/>
    <w:rsid w:val="00A872F4"/>
    <w:rsid w:val="00A97DE1"/>
    <w:rsid w:val="00AB053C"/>
    <w:rsid w:val="00AB3002"/>
    <w:rsid w:val="00AB4973"/>
    <w:rsid w:val="00AC67C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47A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8A5"/>
    <w:rsid w:val="00BD3869"/>
    <w:rsid w:val="00BD66E9"/>
    <w:rsid w:val="00BD6FF4"/>
    <w:rsid w:val="00BF2C41"/>
    <w:rsid w:val="00C058B4"/>
    <w:rsid w:val="00C05F44"/>
    <w:rsid w:val="00C131B5"/>
    <w:rsid w:val="00C13849"/>
    <w:rsid w:val="00C16ABF"/>
    <w:rsid w:val="00C170AE"/>
    <w:rsid w:val="00C26CB7"/>
    <w:rsid w:val="00C324C1"/>
    <w:rsid w:val="00C36992"/>
    <w:rsid w:val="00C50391"/>
    <w:rsid w:val="00C56036"/>
    <w:rsid w:val="00C61759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334"/>
    <w:rsid w:val="00D34110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33C8A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32D2"/>
    <w:rsid w:val="00ED61F1"/>
    <w:rsid w:val="00ED6B91"/>
    <w:rsid w:val="00EE32DE"/>
    <w:rsid w:val="00EE5457"/>
    <w:rsid w:val="00EF415F"/>
    <w:rsid w:val="00F070AB"/>
    <w:rsid w:val="00F1221B"/>
    <w:rsid w:val="00F17567"/>
    <w:rsid w:val="00F20369"/>
    <w:rsid w:val="00F27A7B"/>
    <w:rsid w:val="00F526AF"/>
    <w:rsid w:val="00F550F9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CE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7B9E1"/>
  <w15:docId w15:val="{D7418ABB-E9CA-49D5-BDE0-A912173F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pe.gov.pl/a/przeczytaj/D15l7vNT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BDECC7-D649-4EE2-9DFE-69F190B7B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6BDF7-5B3F-4764-9007-0BEDD0E3D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4CF77-C7BD-4094-95DD-B1F33C47CF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80EB1C-958F-4454-9245-1B5B5BCC03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222</TotalTime>
  <Pages>1</Pages>
  <Words>996</Words>
  <Characters>6749</Characters>
  <Application>Microsoft Office Word</Application>
  <DocSecurity>0</DocSecurity>
  <Lines>281</Lines>
  <Paragraphs>198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44</cp:revision>
  <cp:lastPrinted>2019-02-06T12:12:00Z</cp:lastPrinted>
  <dcterms:created xsi:type="dcterms:W3CDTF">2019-10-17T17:39:00Z</dcterms:created>
  <dcterms:modified xsi:type="dcterms:W3CDTF">2026-03-10T10:25:00Z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